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A5" w:rsidRPr="00D93C40" w:rsidRDefault="00296BA5" w:rsidP="00296BA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3C40">
        <w:rPr>
          <w:rFonts w:ascii="Times New Roman" w:hAnsi="Times New Roman" w:cs="Times New Roman"/>
          <w:sz w:val="24"/>
          <w:szCs w:val="24"/>
          <w:u w:val="single"/>
        </w:rPr>
        <w:t>John at MILLE</w:t>
      </w:r>
      <w:r w:rsidRPr="00D93C40">
        <w:rPr>
          <w:rFonts w:ascii="Times New Roman" w:hAnsi="Times New Roman" w:cs="Times New Roman"/>
          <w:sz w:val="24"/>
          <w:szCs w:val="24"/>
        </w:rPr>
        <w:t xml:space="preserve">     (fl.1501)</w:t>
      </w:r>
    </w:p>
    <w:p w:rsidR="00296BA5" w:rsidRPr="00D93C40" w:rsidRDefault="00296BA5" w:rsidP="00296BA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3C40">
        <w:rPr>
          <w:rFonts w:ascii="Times New Roman" w:hAnsi="Times New Roman" w:cs="Times New Roman"/>
          <w:sz w:val="24"/>
          <w:szCs w:val="24"/>
        </w:rPr>
        <w:t>of Selling next Monk’s Horton, Kent.</w:t>
      </w:r>
    </w:p>
    <w:p w:rsidR="00296BA5" w:rsidRPr="00D93C40" w:rsidRDefault="00296BA5" w:rsidP="00296B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6BA5" w:rsidRPr="00D93C40" w:rsidRDefault="00296BA5" w:rsidP="00296B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6BA5" w:rsidRPr="00D93C40" w:rsidRDefault="00296BA5" w:rsidP="00296BA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3C40">
        <w:rPr>
          <w:rFonts w:ascii="Times New Roman" w:hAnsi="Times New Roman" w:cs="Times New Roman"/>
          <w:sz w:val="24"/>
          <w:szCs w:val="24"/>
        </w:rPr>
        <w:tab/>
        <w:t>1501</w:t>
      </w:r>
      <w:r w:rsidRPr="00D93C40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:rsidR="00296BA5" w:rsidRPr="00D93C40" w:rsidRDefault="00296BA5" w:rsidP="00296B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6BA5" w:rsidRPr="00D93C40" w:rsidRDefault="00296BA5" w:rsidP="00296B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6BA5" w:rsidRPr="00D93C40" w:rsidRDefault="00296BA5" w:rsidP="00296BA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3C40">
        <w:rPr>
          <w:rFonts w:ascii="Times New Roman" w:hAnsi="Times New Roman" w:cs="Times New Roman"/>
          <w:sz w:val="24"/>
          <w:szCs w:val="24"/>
        </w:rPr>
        <w:t>26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BA5" w:rsidRDefault="00296BA5" w:rsidP="00564E3C">
      <w:pPr>
        <w:spacing w:after="0" w:line="240" w:lineRule="auto"/>
      </w:pPr>
      <w:r>
        <w:separator/>
      </w:r>
    </w:p>
  </w:endnote>
  <w:endnote w:type="continuationSeparator" w:id="0">
    <w:p w:rsidR="00296BA5" w:rsidRDefault="00296BA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96BA5">
      <w:rPr>
        <w:rFonts w:ascii="Times New Roman" w:hAnsi="Times New Roman" w:cs="Times New Roman"/>
        <w:noProof/>
        <w:sz w:val="24"/>
        <w:szCs w:val="24"/>
      </w:rPr>
      <w:t>21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BA5" w:rsidRDefault="00296BA5" w:rsidP="00564E3C">
      <w:pPr>
        <w:spacing w:after="0" w:line="240" w:lineRule="auto"/>
      </w:pPr>
      <w:r>
        <w:separator/>
      </w:r>
    </w:p>
  </w:footnote>
  <w:footnote w:type="continuationSeparator" w:id="0">
    <w:p w:rsidR="00296BA5" w:rsidRDefault="00296BA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BA5"/>
    <w:rsid w:val="00296BA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C878EE-BAB2-4077-90F3-DB81D16D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2015-12-21T22:24:00Z</dcterms:created>
  <dcterms:modified xsi:type="dcterms:W3CDTF">2015-12-21T22:24:00Z</dcterms:modified>
</cp:coreProperties>
</file>